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78403" w14:textId="77777777" w:rsidR="00692713" w:rsidRDefault="00692713" w:rsidP="006927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BRAUNCEWELL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2101998" w14:textId="77777777" w:rsidR="00692713" w:rsidRDefault="00692713" w:rsidP="006927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Grantham, Lincolnshire. Staple merchant.</w:t>
      </w:r>
    </w:p>
    <w:p w14:paraId="2EB2A008" w14:textId="77777777" w:rsidR="00692713" w:rsidRDefault="00692713" w:rsidP="006927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B21525" w14:textId="77777777" w:rsidR="00692713" w:rsidRDefault="00692713" w:rsidP="006927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E1F5CB" w14:textId="77777777" w:rsidR="00692713" w:rsidRDefault="00692713" w:rsidP="006927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Mynes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mercer(q.v.), brought a plaint of debt against him.</w:t>
      </w:r>
    </w:p>
    <w:p w14:paraId="569F6647" w14:textId="77777777" w:rsidR="00692713" w:rsidRDefault="00692713" w:rsidP="006927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Myne</w:t>
      </w:r>
      <w:proofErr w:type="spellEnd"/>
      <w:r>
        <w:rPr>
          <w:rFonts w:ascii="Times New Roman" w:hAnsi="Times New Roman" w:cs="Times New Roman"/>
          <w:sz w:val="24"/>
          <w:szCs w:val="24"/>
        </w:rPr>
        <w:t>, of London, ironmonger(q.v.), brought a plaint of debt against him.</w:t>
      </w:r>
    </w:p>
    <w:p w14:paraId="3C23A39C" w14:textId="77777777" w:rsidR="00692713" w:rsidRDefault="00692713" w:rsidP="006927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E486E24" w14:textId="77777777" w:rsidR="00692713" w:rsidRDefault="00692713" w:rsidP="006927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B62614" w14:textId="77777777" w:rsidR="00692713" w:rsidRDefault="00692713" w:rsidP="006927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DFC6A7" w14:textId="77777777" w:rsidR="00692713" w:rsidRDefault="00692713" w:rsidP="006927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2022</w:t>
      </w:r>
    </w:p>
    <w:p w14:paraId="7F0204A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2B442" w14:textId="77777777" w:rsidR="00692713" w:rsidRDefault="00692713" w:rsidP="009139A6">
      <w:r>
        <w:separator/>
      </w:r>
    </w:p>
  </w:endnote>
  <w:endnote w:type="continuationSeparator" w:id="0">
    <w:p w14:paraId="2AC53E9A" w14:textId="77777777" w:rsidR="00692713" w:rsidRDefault="006927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FBC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EA1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C6E3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8E16C" w14:textId="77777777" w:rsidR="00692713" w:rsidRDefault="00692713" w:rsidP="009139A6">
      <w:r>
        <w:separator/>
      </w:r>
    </w:p>
  </w:footnote>
  <w:footnote w:type="continuationSeparator" w:id="0">
    <w:p w14:paraId="5C0168C1" w14:textId="77777777" w:rsidR="00692713" w:rsidRDefault="006927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57D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41D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337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713"/>
    <w:rsid w:val="000666E0"/>
    <w:rsid w:val="002510B7"/>
    <w:rsid w:val="005C130B"/>
    <w:rsid w:val="0069271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C160B"/>
  <w15:chartTrackingRefBased/>
  <w15:docId w15:val="{4859E907-E22E-4F6A-A3C0-C7B7DD832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927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2022-05-03T14:07:00Z</dcterms:created>
  <dcterms:modified xsi:type="dcterms:W3CDTF">2022-05-03T14:08:00Z</dcterms:modified>
</cp:coreProperties>
</file>